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56A1" w14:textId="0D1A2DFB" w:rsidR="00BA00AB" w:rsidRDefault="00312F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266C4F0A" w14:textId="396B8E06" w:rsidR="00312F3F" w:rsidRDefault="00312F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shearman.</w:t>
      </w:r>
    </w:p>
    <w:p w14:paraId="671D0346" w14:textId="77777777" w:rsidR="00312F3F" w:rsidRDefault="00312F3F" w:rsidP="009139A6">
      <w:pPr>
        <w:pStyle w:val="NoSpacing"/>
        <w:rPr>
          <w:rFonts w:cs="Times New Roman"/>
          <w:szCs w:val="24"/>
        </w:rPr>
      </w:pPr>
    </w:p>
    <w:p w14:paraId="09ECC28D" w14:textId="77777777" w:rsidR="00312F3F" w:rsidRDefault="00312F3F" w:rsidP="009139A6">
      <w:pPr>
        <w:pStyle w:val="NoSpacing"/>
        <w:rPr>
          <w:rFonts w:cs="Times New Roman"/>
          <w:szCs w:val="24"/>
        </w:rPr>
      </w:pPr>
    </w:p>
    <w:p w14:paraId="4D8F9726" w14:textId="3F00D778" w:rsidR="00312F3F" w:rsidRDefault="00312F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Clerk of Chester.</w:t>
      </w:r>
    </w:p>
    <w:p w14:paraId="665304AB" w14:textId="77777777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</w:p>
    <w:p w14:paraId="19E6F3A8" w14:textId="77777777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>E. Jones</w:t>
      </w:r>
    </w:p>
    <w:p w14:paraId="06169DBC" w14:textId="66FDB27B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51)</w:t>
      </w:r>
    </w:p>
    <w:p w14:paraId="1515EA55" w14:textId="77777777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</w:p>
    <w:p w14:paraId="0E44C3D6" w14:textId="77777777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</w:p>
    <w:p w14:paraId="127FB98E" w14:textId="30D2512C" w:rsidR="00312F3F" w:rsidRDefault="00312F3F" w:rsidP="00312F3F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>29 Aug.1442</w:t>
      </w:r>
      <w:r>
        <w:rPr>
          <w:rFonts w:cs="Times New Roman"/>
          <w:szCs w:val="24"/>
        </w:rPr>
        <w:tab/>
        <w:t>He was exonerated from</w:t>
      </w:r>
      <w:r w:rsidR="00B4344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his apprenticeship to Richard </w:t>
      </w:r>
      <w:proofErr w:type="spellStart"/>
      <w:r>
        <w:rPr>
          <w:rFonts w:cs="Times New Roman"/>
          <w:szCs w:val="24"/>
        </w:rPr>
        <w:t>Plomrer</w:t>
      </w:r>
      <w:proofErr w:type="spellEnd"/>
      <w:r>
        <w:rPr>
          <w:rFonts w:cs="Times New Roman"/>
          <w:szCs w:val="24"/>
        </w:rPr>
        <w:t>, shearman(q.v.),</w:t>
      </w:r>
    </w:p>
    <w:p w14:paraId="6E1D1164" w14:textId="7B5BB5AA" w:rsidR="00B43446" w:rsidRDefault="00312F3F" w:rsidP="00B43446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 his Master had not enr</w:t>
      </w:r>
      <w:r w:rsidR="00B43446">
        <w:rPr>
          <w:rFonts w:cs="Times New Roman"/>
          <w:szCs w:val="24"/>
        </w:rPr>
        <w:t xml:space="preserve">olled him in the first year of his term and had not </w:t>
      </w:r>
    </w:p>
    <w:p w14:paraId="4839C752" w14:textId="7F0BFA69" w:rsidR="00B43446" w:rsidRDefault="00B43446" w:rsidP="00B43446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provided him with necessaries. He was committed to John </w:t>
      </w:r>
      <w:proofErr w:type="spellStart"/>
      <w:r>
        <w:rPr>
          <w:rFonts w:cs="Times New Roman"/>
          <w:szCs w:val="24"/>
        </w:rPr>
        <w:t>Horold</w:t>
      </w:r>
      <w:proofErr w:type="spellEnd"/>
      <w:r>
        <w:rPr>
          <w:rFonts w:cs="Times New Roman"/>
          <w:szCs w:val="24"/>
        </w:rPr>
        <w:t>(q.v.) to</w:t>
      </w:r>
    </w:p>
    <w:p w14:paraId="55F8C340" w14:textId="4E664033" w:rsidR="00B43446" w:rsidRDefault="00B43446" w:rsidP="00B43446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serve the remainder of his term.   (ibid.)</w:t>
      </w:r>
    </w:p>
    <w:p w14:paraId="4789B0AA" w14:textId="77777777" w:rsidR="00B43446" w:rsidRDefault="00B43446" w:rsidP="00B43446">
      <w:pPr>
        <w:pStyle w:val="NoSpacing"/>
        <w:ind w:left="720" w:hanging="720"/>
        <w:rPr>
          <w:rFonts w:cs="Times New Roman"/>
          <w:szCs w:val="24"/>
        </w:rPr>
      </w:pPr>
    </w:p>
    <w:p w14:paraId="4C727EFA" w14:textId="77777777" w:rsidR="00B43446" w:rsidRDefault="00B43446" w:rsidP="00B43446">
      <w:pPr>
        <w:pStyle w:val="NoSpacing"/>
        <w:ind w:left="720" w:hanging="720"/>
        <w:rPr>
          <w:rFonts w:cs="Times New Roman"/>
          <w:szCs w:val="24"/>
        </w:rPr>
      </w:pPr>
    </w:p>
    <w:p w14:paraId="01387A17" w14:textId="48C8332F" w:rsidR="00B43446" w:rsidRDefault="00B43446" w:rsidP="00B43446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>24 May 2023</w:t>
      </w:r>
    </w:p>
    <w:p w14:paraId="63D6D02A" w14:textId="77777777" w:rsidR="00B43446" w:rsidRPr="00312F3F" w:rsidRDefault="00B43446" w:rsidP="00B43446">
      <w:pPr>
        <w:pStyle w:val="NoSpacing"/>
        <w:ind w:left="720" w:hanging="720"/>
        <w:rPr>
          <w:rFonts w:cs="Times New Roman"/>
          <w:szCs w:val="24"/>
        </w:rPr>
      </w:pPr>
    </w:p>
    <w:sectPr w:rsidR="00B43446" w:rsidRPr="00312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21D6" w14:textId="77777777" w:rsidR="00312F3F" w:rsidRDefault="00312F3F" w:rsidP="009139A6">
      <w:r>
        <w:separator/>
      </w:r>
    </w:p>
  </w:endnote>
  <w:endnote w:type="continuationSeparator" w:id="0">
    <w:p w14:paraId="4A51AF26" w14:textId="77777777" w:rsidR="00312F3F" w:rsidRDefault="00312F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00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2E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78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17BD" w14:textId="77777777" w:rsidR="00312F3F" w:rsidRDefault="00312F3F" w:rsidP="009139A6">
      <w:r>
        <w:separator/>
      </w:r>
    </w:p>
  </w:footnote>
  <w:footnote w:type="continuationSeparator" w:id="0">
    <w:p w14:paraId="6B19DC63" w14:textId="77777777" w:rsidR="00312F3F" w:rsidRDefault="00312F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4E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FF4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95B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3F"/>
    <w:rsid w:val="000666E0"/>
    <w:rsid w:val="002510B7"/>
    <w:rsid w:val="00312F3F"/>
    <w:rsid w:val="005C130B"/>
    <w:rsid w:val="00826F5C"/>
    <w:rsid w:val="009139A6"/>
    <w:rsid w:val="009448BB"/>
    <w:rsid w:val="00947624"/>
    <w:rsid w:val="00A3176C"/>
    <w:rsid w:val="00AE65F8"/>
    <w:rsid w:val="00B4344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F1F41"/>
  <w15:chartTrackingRefBased/>
  <w15:docId w15:val="{099D41D6-8F74-4EB8-974F-3ED7BC60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2023-05-24T11:13:00Z</dcterms:created>
  <dcterms:modified xsi:type="dcterms:W3CDTF">2023-05-24T12:56:00Z</dcterms:modified>
</cp:coreProperties>
</file>